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ADA09F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00EC724E">
        <w:rPr>
          <w:rFonts w:cs="Arial"/>
          <w:sz w:val="24"/>
          <w:szCs w:val="24"/>
        </w:rPr>
        <w:t>-B</w:t>
      </w:r>
      <w:r w:rsidR="00C51EC1">
        <w:rPr>
          <w:rFonts w:cs="Arial"/>
          <w:sz w:val="24"/>
          <w:szCs w:val="24"/>
        </w:rPr>
        <w:t>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0E2714">
        <w:rPr>
          <w:rFonts w:cs="Arial"/>
          <w:color w:val="000000"/>
          <w:sz w:val="24"/>
          <w:szCs w:val="24"/>
        </w:rPr>
        <w:t>03289</w:t>
      </w:r>
      <w:bookmarkStart w:id="0" w:name="_GoBack"/>
      <w:bookmarkEnd w:id="0"/>
    </w:p>
    <w:p w14:paraId="2700B07E" w14:textId="22D126BA" w:rsidR="003175E3" w:rsidRPr="00C51EC1" w:rsidRDefault="00C51EC1" w:rsidP="003175E3">
      <w:pPr>
        <w:pStyle w:val="Header"/>
        <w:rPr>
          <w:rFonts w:eastAsia="SimSun"/>
          <w:sz w:val="24"/>
          <w:szCs w:val="24"/>
          <w:lang w:eastAsia="zh-CN"/>
        </w:rPr>
      </w:pPr>
      <w:r>
        <w:rPr>
          <w:rFonts w:eastAsia="SimSun"/>
          <w:sz w:val="24"/>
          <w:szCs w:val="24"/>
          <w:lang w:eastAsia="zh-CN"/>
        </w:rPr>
        <w:t>Xi’an, China</w:t>
      </w:r>
      <w:r w:rsidR="003175E3" w:rsidRPr="002E7CB7">
        <w:rPr>
          <w:rFonts w:eastAsia="SimSun"/>
          <w:sz w:val="24"/>
          <w:szCs w:val="24"/>
          <w:lang w:eastAsia="zh-CN"/>
        </w:rPr>
        <w:t xml:space="preserve">, </w:t>
      </w:r>
      <w:r>
        <w:rPr>
          <w:rFonts w:eastAsia="SimSun"/>
          <w:sz w:val="24"/>
          <w:szCs w:val="24"/>
          <w:lang w:eastAsia="zh-CN"/>
        </w:rPr>
        <w:t>8 – 12 April</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C3D9C7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136F">
        <w:rPr>
          <w:rFonts w:ascii="Arial" w:hAnsi="Arial"/>
          <w:sz w:val="24"/>
          <w:lang w:val="en-US"/>
        </w:rPr>
        <w:t>7.12.3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6209D5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51EC1">
        <w:rPr>
          <w:rFonts w:ascii="Arial" w:hAnsi="Arial"/>
          <w:sz w:val="24"/>
          <w:lang w:val="en-US"/>
        </w:rPr>
        <w:t>On TA validation for eMTC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574512C0" w14:textId="2C167233" w:rsidR="00C51EC1" w:rsidRDefault="00C24913" w:rsidP="00C51EC1">
      <w:pPr>
        <w:rPr>
          <w:lang w:val="en-US"/>
        </w:rPr>
      </w:pPr>
      <w:r>
        <w:rPr>
          <w:lang w:val="en-US"/>
        </w:rPr>
        <w:t>In the RAN4</w:t>
      </w:r>
      <w:r w:rsidR="00131E99">
        <w:rPr>
          <w:lang w:val="en-US"/>
        </w:rPr>
        <w:t>#90</w:t>
      </w:r>
      <w:r>
        <w:rPr>
          <w:lang w:val="en-US"/>
        </w:rPr>
        <w:t xml:space="preserve"> meeting, a Way Forward was agreed for RRM aspects of R16 eMTC enhancements [1]. In particular, </w:t>
      </w:r>
      <w:r w:rsidR="00EE19FC">
        <w:rPr>
          <w:lang w:val="en-US"/>
        </w:rPr>
        <w:t xml:space="preserve">the following was agreed </w:t>
      </w:r>
      <w:r>
        <w:rPr>
          <w:lang w:val="en-US"/>
        </w:rPr>
        <w:t>with respect to preconfigured uplink resources (PUR):</w:t>
      </w:r>
    </w:p>
    <w:p w14:paraId="2303C7CE" w14:textId="108418B6" w:rsidR="00C24913" w:rsidRDefault="00C24913" w:rsidP="00C51EC1">
      <w:pPr>
        <w:rPr>
          <w:lang w:val="en-US"/>
        </w:rPr>
      </w:pPr>
      <w:r w:rsidRPr="0074147F">
        <w:rPr>
          <w:noProof/>
          <w:lang w:val="en-US" w:eastAsia="zh-CN"/>
        </w:rPr>
        <mc:AlternateContent>
          <mc:Choice Requires="wps">
            <w:drawing>
              <wp:inline distT="0" distB="0" distL="0" distR="0" wp14:anchorId="79EDB92F" wp14:editId="76C8CD97">
                <wp:extent cx="5881420" cy="1250899"/>
                <wp:effectExtent l="0" t="0" r="2413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50899"/>
                        </a:xfrm>
                        <a:prstGeom prst="rect">
                          <a:avLst/>
                        </a:prstGeom>
                        <a:solidFill>
                          <a:srgbClr val="FFFFFF"/>
                        </a:solidFill>
                        <a:ln w="9525">
                          <a:solidFill>
                            <a:srgbClr val="000000"/>
                          </a:solidFill>
                          <a:miter lim="800000"/>
                          <a:headEnd/>
                          <a:tailEnd/>
                        </a:ln>
                      </wps:spPr>
                      <wps:txbx>
                        <w:txbxContent>
                          <w:p w14:paraId="46E2D0C8" w14:textId="77777777"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RAN4 is to discuss whether to specify requirements for following methods to validate TA</w:t>
                            </w:r>
                          </w:p>
                          <w:p w14:paraId="06706652"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Serving cell change</w:t>
                            </w:r>
                          </w:p>
                          <w:p w14:paraId="21120D37"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Time alignment timer (TAT)</w:t>
                            </w:r>
                          </w:p>
                          <w:p w14:paraId="4C91BE03" w14:textId="09A9435A" w:rsid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 xml:space="preserve"> serving cell RSRP change</w:t>
                            </w:r>
                          </w:p>
                          <w:p w14:paraId="3D8999C1" w14:textId="77777777" w:rsidR="00C24913" w:rsidRPr="00C24913" w:rsidRDefault="00C24913" w:rsidP="00C24913">
                            <w:pPr>
                              <w:overflowPunct w:val="0"/>
                              <w:autoSpaceDE w:val="0"/>
                              <w:autoSpaceDN w:val="0"/>
                              <w:adjustRightInd w:val="0"/>
                              <w:spacing w:after="0"/>
                              <w:ind w:left="1440"/>
                              <w:textAlignment w:val="baseline"/>
                              <w:rPr>
                                <w:bCs/>
                                <w:lang w:val="en-US"/>
                              </w:rPr>
                            </w:pPr>
                          </w:p>
                          <w:p w14:paraId="0E335A6D" w14:textId="77777777"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FFS if RAN4 should define criteria for TA validity, e.g. threshold for the RSRP change, threshold for the TA change, threshold for the time period during which TA is considered as valid</w:t>
                            </w:r>
                          </w:p>
                          <w:p w14:paraId="39E6066F" w14:textId="77777777" w:rsidR="00C24913" w:rsidRPr="00BE6C0C" w:rsidRDefault="00C24913" w:rsidP="00C24913">
                            <w:pPr>
                              <w:overflowPunct w:val="0"/>
                              <w:autoSpaceDE w:val="0"/>
                              <w:autoSpaceDN w:val="0"/>
                              <w:adjustRightInd w:val="0"/>
                              <w:spacing w:after="0"/>
                              <w:textAlignment w:val="baseline"/>
                              <w:rPr>
                                <w:bCs/>
                              </w:rPr>
                            </w:pPr>
                          </w:p>
                          <w:p w14:paraId="4891B40E" w14:textId="77777777" w:rsidR="00C24913" w:rsidRPr="00E7044A" w:rsidRDefault="00C24913" w:rsidP="00C24913">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79EDB92F" id="_x0000_t202" coordsize="21600,21600" o:spt="202" path="m,l,21600r21600,l21600,xe">
                <v:stroke joinstyle="miter"/>
                <v:path gradientshapeok="t" o:connecttype="rect"/>
              </v:shapetype>
              <v:shape id="Text Box 2" o:spid="_x0000_s1026" type="#_x0000_t202" style="width:463.1pt;height: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">
                <v:textbox>
                  <w:txbxContent>
                    <w:p w14:paraId="46E2D0C8" w14:textId="77777777"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RAN4 is to discuss whether to specify requirements for following methods to validate TA</w:t>
                      </w:r>
                    </w:p>
                    <w:p w14:paraId="06706652"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Serving cell change</w:t>
                      </w:r>
                    </w:p>
                    <w:p w14:paraId="21120D37"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Time alignment timer (TAT)</w:t>
                      </w:r>
                    </w:p>
                    <w:p w14:paraId="4C91BE03" w14:textId="09A9435A" w:rsid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 xml:space="preserve"> serving cell RSRP change</w:t>
                      </w:r>
                    </w:p>
                    <w:p w14:paraId="3D8999C1" w14:textId="77777777" w:rsidR="00C24913" w:rsidRPr="00C24913" w:rsidRDefault="00C24913" w:rsidP="00C24913">
                      <w:pPr>
                        <w:overflowPunct w:val="0"/>
                        <w:autoSpaceDE w:val="0"/>
                        <w:autoSpaceDN w:val="0"/>
                        <w:adjustRightInd w:val="0"/>
                        <w:spacing w:after="0"/>
                        <w:ind w:left="1440"/>
                        <w:textAlignment w:val="baseline"/>
                        <w:rPr>
                          <w:bCs/>
                          <w:lang w:val="en-US"/>
                        </w:rPr>
                      </w:pPr>
                    </w:p>
                    <w:p w14:paraId="0E335A6D" w14:textId="77777777"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FFS if RAN4 should define criteria for TA validity, e.g. threshold for the RSRP change, threshold for the TA change, threshold for the time period during which TA is considered as valid</w:t>
                      </w:r>
                    </w:p>
                    <w:p w14:paraId="39E6066F" w14:textId="77777777" w:rsidR="00C24913" w:rsidRPr="00BE6C0C" w:rsidRDefault="00C24913" w:rsidP="00C24913">
                      <w:pPr>
                        <w:overflowPunct w:val="0"/>
                        <w:autoSpaceDE w:val="0"/>
                        <w:autoSpaceDN w:val="0"/>
                        <w:adjustRightInd w:val="0"/>
                        <w:spacing w:after="0"/>
                        <w:textAlignment w:val="baseline"/>
                        <w:rPr>
                          <w:bCs/>
                        </w:rPr>
                      </w:pPr>
                    </w:p>
                    <w:p w14:paraId="4891B40E" w14:textId="77777777" w:rsidR="00C24913" w:rsidRPr="00E7044A" w:rsidRDefault="00C24913" w:rsidP="00C24913">
                      <w:pPr>
                        <w:rPr>
                          <w:sz w:val="18"/>
                          <w:szCs w:val="18"/>
                          <w:lang w:val="en-US"/>
                        </w:rPr>
                      </w:pPr>
                    </w:p>
                  </w:txbxContent>
                </v:textbox>
                <w10:anchorlock/>
              </v:shape>
            </w:pict>
          </mc:Fallback>
        </mc:AlternateContent>
      </w:r>
    </w:p>
    <w:p w14:paraId="36B4C586" w14:textId="54D21E49" w:rsidR="00C24913" w:rsidRPr="00C51EC1" w:rsidRDefault="00C24913" w:rsidP="00C51EC1">
      <w:pPr>
        <w:rPr>
          <w:lang w:val="en-US"/>
        </w:rPr>
      </w:pPr>
      <w:r>
        <w:rPr>
          <w:lang w:val="en-US"/>
        </w:rPr>
        <w:t xml:space="preserve">In this paper, we </w:t>
      </w:r>
      <w:r w:rsidR="00131E99">
        <w:rPr>
          <w:lang w:val="en-US"/>
        </w:rPr>
        <w:t xml:space="preserve">further </w:t>
      </w:r>
      <w:r>
        <w:rPr>
          <w:lang w:val="en-US"/>
        </w:rPr>
        <w:t xml:space="preserve">discuss the TA validation </w:t>
      </w:r>
      <w:r w:rsidR="00131E99">
        <w:rPr>
          <w:lang w:val="en-US"/>
        </w:rPr>
        <w:t xml:space="preserve">for PUR. </w:t>
      </w:r>
    </w:p>
    <w:p w14:paraId="6C7E2799" w14:textId="70BD6660" w:rsidR="004D6124" w:rsidRDefault="00C51EC1" w:rsidP="004D6124">
      <w:pPr>
        <w:pStyle w:val="Heading1"/>
        <w:rPr>
          <w:lang w:val="en-US"/>
        </w:rPr>
      </w:pPr>
      <w:r>
        <w:rPr>
          <w:lang w:val="en-US"/>
        </w:rPr>
        <w:t>Discussion</w:t>
      </w:r>
    </w:p>
    <w:p w14:paraId="2D0D5189" w14:textId="1EC4E0CA" w:rsidR="00C51EC1" w:rsidRDefault="00252BD1" w:rsidP="00C51EC1">
      <w:pPr>
        <w:rPr>
          <w:b/>
          <w:i/>
          <w:sz w:val="22"/>
          <w:lang w:val="en-US"/>
        </w:rPr>
      </w:pPr>
      <w:r>
        <w:rPr>
          <w:b/>
          <w:i/>
          <w:sz w:val="22"/>
          <w:lang w:val="en-US"/>
        </w:rPr>
        <w:t>Serving cell change:</w:t>
      </w:r>
    </w:p>
    <w:p w14:paraId="01F05C89" w14:textId="2AA8D903" w:rsidR="00252BD1" w:rsidRDefault="00252BD1" w:rsidP="00C51EC1">
      <w:pPr>
        <w:rPr>
          <w:lang w:val="en-US"/>
        </w:rPr>
      </w:pPr>
      <w:r>
        <w:rPr>
          <w:lang w:val="en-US"/>
        </w:rPr>
        <w:t>In RAN1#96 meeting, the following agreement was made regarding serving cell change and TA validation of PUR [2-3]:</w:t>
      </w:r>
    </w:p>
    <w:p w14:paraId="0E203685" w14:textId="3A09F845" w:rsidR="00252BD1" w:rsidRDefault="00252BD1" w:rsidP="00C51EC1">
      <w:pPr>
        <w:rPr>
          <w:lang w:val="en-US"/>
        </w:rPr>
      </w:pPr>
      <w:r w:rsidRPr="0074147F">
        <w:rPr>
          <w:noProof/>
          <w:lang w:val="en-US" w:eastAsia="zh-CN"/>
        </w:rPr>
        <mc:AlternateContent>
          <mc:Choice Requires="wps">
            <w:drawing>
              <wp:inline distT="0" distB="0" distL="0" distR="0" wp14:anchorId="7D34AA2D" wp14:editId="7290DA0C">
                <wp:extent cx="5881420" cy="848563"/>
                <wp:effectExtent l="0" t="0" r="24130"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48563"/>
                        </a:xfrm>
                        <a:prstGeom prst="rect">
                          <a:avLst/>
                        </a:prstGeom>
                        <a:solidFill>
                          <a:srgbClr val="FFFFFF"/>
                        </a:solidFill>
                        <a:ln w="9525">
                          <a:solidFill>
                            <a:srgbClr val="000000"/>
                          </a:solidFill>
                          <a:miter lim="800000"/>
                          <a:headEnd/>
                          <a:tailEnd/>
                        </a:ln>
                      </wps:spPr>
                      <wps:txbx>
                        <w:txbxContent>
                          <w:p w14:paraId="77590B39" w14:textId="77777777" w:rsidR="00252BD1" w:rsidRPr="007B21B8" w:rsidRDefault="00252BD1" w:rsidP="00252BD1">
                            <w:pPr>
                              <w:spacing w:after="0"/>
                              <w:rPr>
                                <w:rFonts w:eastAsia="Batang"/>
                                <w:b/>
                                <w:highlight w:val="green"/>
                                <w:lang w:eastAsia="x-none"/>
                              </w:rPr>
                            </w:pPr>
                            <w:r w:rsidRPr="007B21B8">
                              <w:rPr>
                                <w:rFonts w:eastAsia="Batang"/>
                                <w:b/>
                                <w:highlight w:val="green"/>
                                <w:lang w:eastAsia="x-none"/>
                              </w:rPr>
                              <w:t>Agreement</w:t>
                            </w:r>
                          </w:p>
                          <w:p w14:paraId="2E107DC6" w14:textId="77777777" w:rsidR="00252BD1" w:rsidRPr="007B21B8" w:rsidRDefault="00252BD1" w:rsidP="00252BD1">
                            <w:pPr>
                              <w:spacing w:after="0"/>
                              <w:jc w:val="both"/>
                              <w:rPr>
                                <w:lang w:eastAsia="x-none"/>
                              </w:rPr>
                            </w:pPr>
                            <w:r w:rsidRPr="007B21B8">
                              <w:rPr>
                                <w:lang w:eastAsia="x-none"/>
                              </w:rPr>
                              <w:t>In idle mode, when the UE validates TA, the UE considers the TA for the previous serving cell as invalid if the serving cell changes</w:t>
                            </w:r>
                          </w:p>
                          <w:p w14:paraId="49B5D658" w14:textId="77777777" w:rsidR="00252BD1" w:rsidRPr="007B21B8" w:rsidRDefault="00252BD1" w:rsidP="00090928">
                            <w:pPr>
                              <w:numPr>
                                <w:ilvl w:val="0"/>
                                <w:numId w:val="8"/>
                              </w:numPr>
                              <w:spacing w:after="0"/>
                              <w:rPr>
                                <w:rFonts w:eastAsia="Batang"/>
                                <w:lang w:eastAsia="x-none"/>
                              </w:rPr>
                            </w:pPr>
                            <w:r w:rsidRPr="007B21B8">
                              <w:rPr>
                                <w:rFonts w:eastAsia="Batang"/>
                                <w:lang w:eastAsia="x-none"/>
                              </w:rPr>
                              <w:t>Above applies for the case where the UE is configured to use the serving cell change attribute</w:t>
                            </w:r>
                          </w:p>
                          <w:p w14:paraId="5BDC595F" w14:textId="77777777" w:rsidR="00252BD1" w:rsidRPr="00E7044A" w:rsidRDefault="00252BD1" w:rsidP="00252BD1">
                            <w:pPr>
                              <w:rPr>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7D34AA2D" id="_x0000_s1027" type="#_x0000_t202" style="width:463.1pt;height: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">
                <v:textbox>
                  <w:txbxContent>
                    <w:p w14:paraId="77590B39" w14:textId="77777777" w:rsidR="00252BD1" w:rsidRPr="007B21B8" w:rsidRDefault="00252BD1" w:rsidP="00252BD1">
                      <w:pPr>
                        <w:spacing w:after="0"/>
                        <w:rPr>
                          <w:rFonts w:eastAsia="Batang"/>
                          <w:b/>
                          <w:highlight w:val="green"/>
                          <w:lang w:eastAsia="x-none"/>
                        </w:rPr>
                      </w:pPr>
                      <w:r w:rsidRPr="007B21B8">
                        <w:rPr>
                          <w:rFonts w:eastAsia="Batang"/>
                          <w:b/>
                          <w:highlight w:val="green"/>
                          <w:lang w:eastAsia="x-none"/>
                        </w:rPr>
                        <w:t>Agreement</w:t>
                      </w:r>
                    </w:p>
                    <w:p w14:paraId="2E107DC6" w14:textId="77777777" w:rsidR="00252BD1" w:rsidRPr="007B21B8" w:rsidRDefault="00252BD1" w:rsidP="00252BD1">
                      <w:pPr>
                        <w:spacing w:after="0"/>
                        <w:jc w:val="both"/>
                        <w:rPr>
                          <w:lang w:eastAsia="x-none"/>
                        </w:rPr>
                      </w:pPr>
                      <w:r w:rsidRPr="007B21B8">
                        <w:rPr>
                          <w:lang w:eastAsia="x-none"/>
                        </w:rPr>
                        <w:t>In idle mode, when the UE validates TA, the UE considers the TA for the previous serving cell as invalid if the serving cell changes</w:t>
                      </w:r>
                    </w:p>
                    <w:p w14:paraId="49B5D658" w14:textId="77777777" w:rsidR="00252BD1" w:rsidRPr="007B21B8" w:rsidRDefault="00252BD1" w:rsidP="00090928">
                      <w:pPr>
                        <w:numPr>
                          <w:ilvl w:val="0"/>
                          <w:numId w:val="8"/>
                        </w:numPr>
                        <w:spacing w:after="0"/>
                        <w:rPr>
                          <w:rFonts w:eastAsia="Batang"/>
                          <w:lang w:eastAsia="x-none"/>
                        </w:rPr>
                      </w:pPr>
                      <w:r w:rsidRPr="007B21B8">
                        <w:rPr>
                          <w:rFonts w:eastAsia="Batang"/>
                          <w:lang w:eastAsia="x-none"/>
                        </w:rPr>
                        <w:t>Above applies for the case where the UE is configured to use the serving cell change attribute</w:t>
                      </w:r>
                    </w:p>
                    <w:p w14:paraId="5BDC595F" w14:textId="77777777" w:rsidR="00252BD1" w:rsidRPr="00E7044A" w:rsidRDefault="00252BD1" w:rsidP="00252BD1">
                      <w:pPr>
                        <w:rPr>
                          <w:sz w:val="18"/>
                          <w:szCs w:val="18"/>
                          <w:lang w:val="en-US"/>
                        </w:rPr>
                      </w:pPr>
                    </w:p>
                  </w:txbxContent>
                </v:textbox>
                <w10:anchorlock/>
              </v:shape>
            </w:pict>
          </mc:Fallback>
        </mc:AlternateContent>
      </w:r>
    </w:p>
    <w:p w14:paraId="3EDA0A40" w14:textId="77777777" w:rsidR="00252BD1" w:rsidRDefault="00252BD1" w:rsidP="00C51EC1">
      <w:pPr>
        <w:rPr>
          <w:lang w:val="en-US"/>
        </w:rPr>
      </w:pPr>
      <w:r>
        <w:rPr>
          <w:lang w:val="en-US"/>
        </w:rPr>
        <w:t>Hence, it has already been agreed that if UE is configured with PUR associated with a serving cell and its TA value, then a change in serving cell invalidates that TA.</w:t>
      </w:r>
    </w:p>
    <w:p w14:paraId="00339BE4" w14:textId="1BF8135A" w:rsidR="006C2FD5" w:rsidRPr="00252BD1" w:rsidRDefault="00252BD1" w:rsidP="00C51EC1">
      <w:pPr>
        <w:rPr>
          <w:b/>
          <w:lang w:val="en-US"/>
        </w:rPr>
      </w:pPr>
      <w:r w:rsidRPr="00252BD1">
        <w:rPr>
          <w:b/>
          <w:lang w:val="en-US"/>
        </w:rPr>
        <w:t>Observation 1.  If UE is configured with PUR associated with a serving cell and its TA value, then a change in serving cell invalidates that TA.</w:t>
      </w:r>
    </w:p>
    <w:p w14:paraId="00C30242" w14:textId="2D798E87" w:rsidR="00252BD1" w:rsidRDefault="00252BD1" w:rsidP="00C51EC1">
      <w:pPr>
        <w:rPr>
          <w:b/>
          <w:i/>
          <w:sz w:val="22"/>
          <w:lang w:val="en-US"/>
        </w:rPr>
      </w:pPr>
      <w:r>
        <w:rPr>
          <w:b/>
          <w:i/>
          <w:sz w:val="22"/>
          <w:lang w:val="en-US"/>
        </w:rPr>
        <w:t>Time alignment timer (TAT):</w:t>
      </w:r>
    </w:p>
    <w:p w14:paraId="2B5D97ED" w14:textId="37ADFDE8" w:rsidR="00252BD1" w:rsidRDefault="006C2FD5" w:rsidP="00C51EC1">
      <w:pPr>
        <w:rPr>
          <w:lang w:val="en-US"/>
        </w:rPr>
      </w:pPr>
      <w:r>
        <w:rPr>
          <w:lang w:val="en-US"/>
        </w:rPr>
        <w:t>In RAN1#96 meeting, the following agreement was made regarding “PUR Time Alignment Timer” [2-3]:</w:t>
      </w:r>
    </w:p>
    <w:p w14:paraId="28F2913D" w14:textId="4B9D8809" w:rsidR="006C2FD5" w:rsidRDefault="006C2FD5" w:rsidP="00C51EC1">
      <w:pPr>
        <w:rPr>
          <w:lang w:val="en-US"/>
        </w:rPr>
      </w:pPr>
      <w:r w:rsidRPr="0074147F">
        <w:rPr>
          <w:noProof/>
          <w:lang w:val="en-US" w:eastAsia="zh-CN"/>
        </w:rPr>
        <mc:AlternateContent>
          <mc:Choice Requires="wps">
            <w:drawing>
              <wp:inline distT="0" distB="0" distL="0" distR="0" wp14:anchorId="09437545" wp14:editId="7BF68745">
                <wp:extent cx="5881420" cy="848563"/>
                <wp:effectExtent l="0" t="0" r="24130" b="279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48563"/>
                        </a:xfrm>
                        <a:prstGeom prst="rect">
                          <a:avLst/>
                        </a:prstGeom>
                        <a:solidFill>
                          <a:srgbClr val="FFFFFF"/>
                        </a:solidFill>
                        <a:ln w="9525">
                          <a:solidFill>
                            <a:srgbClr val="000000"/>
                          </a:solidFill>
                          <a:miter lim="800000"/>
                          <a:headEnd/>
                          <a:tailEnd/>
                        </a:ln>
                      </wps:spPr>
                      <wps:txbx>
                        <w:txbxContent>
                          <w:p w14:paraId="508E6485" w14:textId="77777777" w:rsidR="006C2FD5" w:rsidRPr="007B21B8" w:rsidRDefault="006C2FD5" w:rsidP="006C2FD5">
                            <w:pPr>
                              <w:spacing w:after="0"/>
                              <w:ind w:left="720" w:hanging="720"/>
                              <w:rPr>
                                <w:rFonts w:eastAsia="Batang"/>
                                <w:b/>
                                <w:highlight w:val="green"/>
                                <w:lang w:eastAsia="x-none"/>
                              </w:rPr>
                            </w:pPr>
                            <w:r w:rsidRPr="007B21B8">
                              <w:rPr>
                                <w:rFonts w:eastAsia="Batang"/>
                                <w:b/>
                                <w:highlight w:val="green"/>
                                <w:lang w:eastAsia="x-none"/>
                              </w:rPr>
                              <w:t xml:space="preserve">Agreement </w:t>
                            </w:r>
                          </w:p>
                          <w:p w14:paraId="01B32560" w14:textId="77777777" w:rsidR="006C2FD5" w:rsidRPr="007B21B8" w:rsidRDefault="006C2FD5" w:rsidP="006C2FD5">
                            <w:pPr>
                              <w:spacing w:after="0"/>
                              <w:ind w:left="720" w:hanging="720"/>
                              <w:rPr>
                                <w:rFonts w:eastAsia="Batang"/>
                                <w:lang w:val="en-US" w:eastAsia="x-none"/>
                              </w:rPr>
                            </w:pPr>
                            <w:r w:rsidRPr="007B21B8">
                              <w:rPr>
                                <w:rFonts w:eastAsia="Batang"/>
                                <w:lang w:val="en-US" w:eastAsia="x-none"/>
                              </w:rPr>
                              <w:t>In idle mode, the TA validation configuration can include “PUR Time Alignment Timer”</w:t>
                            </w:r>
                          </w:p>
                          <w:p w14:paraId="50AD8C4C"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Where the UE considers the TA as invalid if the (current time – time at last TA update) &gt; the PUR Time Alignment Timer</w:t>
                            </w:r>
                          </w:p>
                          <w:p w14:paraId="2CEC10D6"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 xml:space="preserve">Details on how to specify the “PUR Time Alignment Timer” is up to RAN2  </w:t>
                            </w:r>
                          </w:p>
                          <w:p w14:paraId="69300E0F" w14:textId="77777777" w:rsidR="006C2FD5" w:rsidRPr="00E7044A" w:rsidRDefault="006C2FD5" w:rsidP="006C2FD5">
                            <w:pPr>
                              <w:rPr>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09437545" id="_x0000_s1028" type="#_x0000_t202" style="width:463.1pt;height: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">
                <v:textbox>
                  <w:txbxContent>
                    <w:p w14:paraId="508E6485" w14:textId="77777777" w:rsidR="006C2FD5" w:rsidRPr="007B21B8" w:rsidRDefault="006C2FD5" w:rsidP="006C2FD5">
                      <w:pPr>
                        <w:spacing w:after="0"/>
                        <w:ind w:left="720" w:hanging="720"/>
                        <w:rPr>
                          <w:rFonts w:eastAsia="Batang"/>
                          <w:b/>
                          <w:highlight w:val="green"/>
                          <w:lang w:eastAsia="x-none"/>
                        </w:rPr>
                      </w:pPr>
                      <w:r w:rsidRPr="007B21B8">
                        <w:rPr>
                          <w:rFonts w:eastAsia="Batang"/>
                          <w:b/>
                          <w:highlight w:val="green"/>
                          <w:lang w:eastAsia="x-none"/>
                        </w:rPr>
                        <w:t xml:space="preserve">Agreement </w:t>
                      </w:r>
                    </w:p>
                    <w:p w14:paraId="01B32560" w14:textId="77777777" w:rsidR="006C2FD5" w:rsidRPr="007B21B8" w:rsidRDefault="006C2FD5" w:rsidP="006C2FD5">
                      <w:pPr>
                        <w:spacing w:after="0"/>
                        <w:ind w:left="720" w:hanging="720"/>
                        <w:rPr>
                          <w:rFonts w:eastAsia="Batang"/>
                          <w:lang w:val="en-US" w:eastAsia="x-none"/>
                        </w:rPr>
                      </w:pPr>
                      <w:r w:rsidRPr="007B21B8">
                        <w:rPr>
                          <w:rFonts w:eastAsia="Batang"/>
                          <w:lang w:val="en-US" w:eastAsia="x-none"/>
                        </w:rPr>
                        <w:t>In idle mode, the TA validation configuration can include “PUR Time Alignment Timer”</w:t>
                      </w:r>
                    </w:p>
                    <w:p w14:paraId="50AD8C4C"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Where the UE considers the TA as invalid if the (current time – time at last TA update) &gt; the PUR Time Alignment Timer</w:t>
                      </w:r>
                    </w:p>
                    <w:p w14:paraId="2CEC10D6"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 xml:space="preserve">Details on how to specify the “PUR Time Alignment Timer” is up to RAN2  </w:t>
                      </w:r>
                    </w:p>
                    <w:p w14:paraId="69300E0F" w14:textId="77777777" w:rsidR="006C2FD5" w:rsidRPr="00E7044A" w:rsidRDefault="006C2FD5" w:rsidP="006C2FD5">
                      <w:pPr>
                        <w:rPr>
                          <w:sz w:val="18"/>
                          <w:szCs w:val="18"/>
                          <w:lang w:val="en-US"/>
                        </w:rPr>
                      </w:pPr>
                    </w:p>
                  </w:txbxContent>
                </v:textbox>
                <w10:anchorlock/>
              </v:shape>
            </w:pict>
          </mc:Fallback>
        </mc:AlternateContent>
      </w:r>
    </w:p>
    <w:p w14:paraId="7578A944" w14:textId="0C6FF299" w:rsidR="006C2FD5" w:rsidRDefault="006C2FD5" w:rsidP="00C51EC1">
      <w:pPr>
        <w:rPr>
          <w:bCs/>
          <w:lang w:val="en-US"/>
        </w:rPr>
      </w:pPr>
      <w:r>
        <w:rPr>
          <w:lang w:val="en-US"/>
        </w:rPr>
        <w:lastRenderedPageBreak/>
        <w:t xml:space="preserve">Hence, RAN4 does not need to define </w:t>
      </w:r>
      <w:r w:rsidR="00C24913" w:rsidRPr="00C24913">
        <w:rPr>
          <w:bCs/>
          <w:lang w:val="en-US"/>
        </w:rPr>
        <w:t>threshold for the time period during which TA is considered as valid</w:t>
      </w:r>
      <w:r>
        <w:rPr>
          <w:bCs/>
          <w:lang w:val="en-US"/>
        </w:rPr>
        <w:t xml:space="preserve"> as this threshold will be configured by network and signaled to UE. </w:t>
      </w:r>
    </w:p>
    <w:p w14:paraId="4D4AA1DA" w14:textId="7FF47A4A" w:rsidR="006C2FD5" w:rsidRPr="006C2FD5" w:rsidRDefault="006C2FD5" w:rsidP="006C2FD5">
      <w:pPr>
        <w:spacing w:after="0"/>
        <w:rPr>
          <w:rFonts w:eastAsia="Batang"/>
          <w:b/>
          <w:lang w:val="en-US" w:eastAsia="x-none"/>
        </w:rPr>
      </w:pPr>
      <w:r w:rsidRPr="006C2FD5">
        <w:rPr>
          <w:b/>
          <w:bCs/>
          <w:lang w:val="en-US"/>
        </w:rPr>
        <w:t xml:space="preserve">Observation 2. TA validation configuration can include “PUR Time Alignment Timer” </w:t>
      </w:r>
      <w:r w:rsidRPr="006C2FD5">
        <w:rPr>
          <w:rFonts w:eastAsia="Batang"/>
          <w:b/>
          <w:lang w:val="en-US" w:eastAsia="x-none"/>
        </w:rPr>
        <w:t>where the UE considers the TA as invalid if the (current time – time at last TA update) &gt; the PUR Time Alignment Timer.</w:t>
      </w:r>
    </w:p>
    <w:p w14:paraId="61045D78" w14:textId="7F82B6B5" w:rsidR="006C2FD5" w:rsidRPr="006C2FD5" w:rsidRDefault="006C2FD5" w:rsidP="006C2FD5">
      <w:pPr>
        <w:spacing w:after="0"/>
        <w:rPr>
          <w:rFonts w:eastAsia="Batang"/>
          <w:b/>
          <w:lang w:val="en-US" w:eastAsia="x-none"/>
        </w:rPr>
      </w:pPr>
    </w:p>
    <w:p w14:paraId="3DBA7CE6" w14:textId="492DE69D" w:rsidR="006C2FD5" w:rsidRPr="006C2FD5" w:rsidRDefault="006C2FD5" w:rsidP="00C51EC1">
      <w:pPr>
        <w:rPr>
          <w:b/>
          <w:bCs/>
          <w:lang w:val="en-US"/>
        </w:rPr>
      </w:pPr>
      <w:r w:rsidRPr="006C2FD5">
        <w:rPr>
          <w:rFonts w:eastAsia="Batang"/>
          <w:b/>
          <w:lang w:val="en-US" w:eastAsia="x-none"/>
        </w:rPr>
        <w:t xml:space="preserve">Proposal </w:t>
      </w:r>
      <w:r>
        <w:rPr>
          <w:rFonts w:eastAsia="Batang"/>
          <w:b/>
          <w:lang w:val="en-US" w:eastAsia="x-none"/>
        </w:rPr>
        <w:t>1</w:t>
      </w:r>
      <w:r w:rsidRPr="006C2FD5">
        <w:rPr>
          <w:rFonts w:eastAsia="Batang"/>
          <w:b/>
          <w:lang w:val="en-US" w:eastAsia="x-none"/>
        </w:rPr>
        <w:t xml:space="preserve">. RAN4 need not define a threshold for the </w:t>
      </w:r>
      <w:r w:rsidR="00C24913" w:rsidRPr="00C24913">
        <w:rPr>
          <w:b/>
          <w:bCs/>
          <w:lang w:val="en-US"/>
        </w:rPr>
        <w:t>time period during which TA is considered as valid</w:t>
      </w:r>
      <w:r w:rsidRPr="006C2FD5">
        <w:rPr>
          <w:b/>
          <w:bCs/>
          <w:lang w:val="en-US"/>
        </w:rPr>
        <w:t xml:space="preserve"> as this threshold will be configured by network and signaled to UE. </w:t>
      </w:r>
    </w:p>
    <w:p w14:paraId="768FEBFA" w14:textId="10507118" w:rsidR="00252BD1" w:rsidRDefault="00252BD1" w:rsidP="00C51EC1">
      <w:pPr>
        <w:rPr>
          <w:b/>
          <w:i/>
          <w:sz w:val="22"/>
          <w:lang w:val="en-US"/>
        </w:rPr>
      </w:pPr>
      <w:r>
        <w:rPr>
          <w:b/>
          <w:i/>
          <w:sz w:val="22"/>
          <w:lang w:val="en-US"/>
        </w:rPr>
        <w:t>Serving cell RSRP change:</w:t>
      </w:r>
    </w:p>
    <w:p w14:paraId="790F58D1" w14:textId="49766BE2" w:rsidR="00252BD1" w:rsidRDefault="00CB4D18" w:rsidP="00C51EC1">
      <w:pPr>
        <w:rPr>
          <w:lang w:val="en-US"/>
        </w:rPr>
      </w:pPr>
      <w:r>
        <w:rPr>
          <w:lang w:val="en-US"/>
        </w:rPr>
        <w:t xml:space="preserve">In [4], </w:t>
      </w:r>
      <w:r w:rsidR="005A39BD">
        <w:rPr>
          <w:lang w:val="en-US"/>
        </w:rPr>
        <w:t xml:space="preserve">it was argued that RSRP change by itself cannot be a reliable method of invalidating TA as there is a non-linear relationship between RSRP changes and TA changes. Depending on the initial TA value, an RSRP change </w:t>
      </w:r>
      <w:r w:rsidR="005A39BD">
        <w:rPr>
          <w:rStyle w:val="IvDbodytextChar"/>
        </w:rPr>
        <w:sym w:font="Symbol" w:char="F044"/>
      </w:r>
      <w:r w:rsidR="005A39BD">
        <w:rPr>
          <w:rStyle w:val="IvDbodytextChar"/>
          <w:vertAlign w:val="subscript"/>
        </w:rPr>
        <w:t xml:space="preserve">RSRP  </w:t>
      </w:r>
      <w:r w:rsidR="005A39BD">
        <w:rPr>
          <w:lang w:val="en-US"/>
        </w:rPr>
        <w:t xml:space="preserve">can be interpreted as the TA change either within or beyond a certain acceptable window (e.g., half of CP window). </w:t>
      </w:r>
      <w:r w:rsidR="00BF494A">
        <w:rPr>
          <w:lang w:val="en-US"/>
        </w:rPr>
        <w:t>Consequently, it was proposed to validate TA only when</w:t>
      </w:r>
      <w:r w:rsidR="00B442E9">
        <w:rPr>
          <w:lang w:val="en-US"/>
        </w:rPr>
        <w:t xml:space="preserve"> RSRP change is below a threshold and received TA is less than a TAmax threshold. While the central argument of [4] is valid, we believe there are counter-arguments and complications as noted below:</w:t>
      </w:r>
    </w:p>
    <w:p w14:paraId="7BAA3166" w14:textId="0BA9F5F3" w:rsidR="00B442E9" w:rsidRDefault="001A177A" w:rsidP="00090928">
      <w:pPr>
        <w:pStyle w:val="ListParagraph"/>
        <w:numPr>
          <w:ilvl w:val="0"/>
          <w:numId w:val="9"/>
        </w:numPr>
        <w:rPr>
          <w:sz w:val="20"/>
        </w:rPr>
      </w:pPr>
      <w:r w:rsidRPr="001A177A">
        <w:rPr>
          <w:sz w:val="20"/>
        </w:rPr>
        <w:t>The assumption of free space path loss (FSPL) is not necessarily valid to link RSRP change and TA together. A UE can be in deep coverage region (e.g., basement) and experience low RSRP and yet have a small TA.</w:t>
      </w:r>
    </w:p>
    <w:p w14:paraId="124D22A7" w14:textId="77777777" w:rsidR="001A177A" w:rsidRPr="001A177A" w:rsidRDefault="001A177A" w:rsidP="001A177A">
      <w:pPr>
        <w:pStyle w:val="ListParagraph"/>
        <w:rPr>
          <w:sz w:val="20"/>
        </w:rPr>
      </w:pPr>
    </w:p>
    <w:p w14:paraId="0248E7EB" w14:textId="1920386B" w:rsidR="001A177A" w:rsidRPr="001A177A" w:rsidRDefault="001A177A" w:rsidP="00090928">
      <w:pPr>
        <w:pStyle w:val="ListParagraph"/>
        <w:numPr>
          <w:ilvl w:val="0"/>
          <w:numId w:val="9"/>
        </w:numPr>
        <w:rPr>
          <w:sz w:val="20"/>
        </w:rPr>
      </w:pPr>
      <w:r>
        <w:rPr>
          <w:sz w:val="20"/>
        </w:rPr>
        <w:t xml:space="preserve">Even if FSPL is assumed for simplicity, the ½ CP window threshold for TA can be quite suboptimal for UE’s with close to zero TA. Such UE’s can experience a much larger RSRP difference (&gt;10 dB) and still be within CP window whereas a UE with a TA value already near ½ CP window will need to limit RSRP difference to a much smaller value to be within CP window. A single RSRP and TA threshold is suboptimal. </w:t>
      </w:r>
    </w:p>
    <w:p w14:paraId="4162B1B9" w14:textId="77777777" w:rsidR="001A177A" w:rsidRDefault="001A177A" w:rsidP="001A177A">
      <w:pPr>
        <w:pStyle w:val="ListParagraph"/>
        <w:rPr>
          <w:sz w:val="20"/>
        </w:rPr>
      </w:pPr>
    </w:p>
    <w:p w14:paraId="79BABB22" w14:textId="4FD1DFE2" w:rsidR="001A177A" w:rsidRDefault="001A177A" w:rsidP="00090928">
      <w:pPr>
        <w:pStyle w:val="ListParagraph"/>
        <w:numPr>
          <w:ilvl w:val="0"/>
          <w:numId w:val="9"/>
        </w:numPr>
        <w:rPr>
          <w:sz w:val="20"/>
        </w:rPr>
      </w:pPr>
      <w:r>
        <w:rPr>
          <w:sz w:val="20"/>
        </w:rPr>
        <w:t xml:space="preserve">RSRP estimation accuracy degrades as SNR degrades. In Section 9.1.21 of 36.133, relative RSRP accuracy requirement is </w:t>
      </w:r>
      <w:r w:rsidR="00024C52">
        <w:rPr>
          <w:sz w:val="20"/>
        </w:rPr>
        <w:t xml:space="preserve">+/- 3 dB for Es/Iot &gt; -3 dB and +/- 5 dB for Es/Iot &lt; -12 dB. Absolute accuracy requirements also have the same trend. Hence, even with the assumption of FSPL, a UE in deep coverage mode and rather larger TA should be allowed more margin in RSRP change to account for estimation accuracy compared to another UE in better coverage and smaller TA. </w:t>
      </w:r>
    </w:p>
    <w:p w14:paraId="4186BEB0" w14:textId="27A42374" w:rsidR="00024C52" w:rsidRDefault="00024C52" w:rsidP="00024C52"/>
    <w:p w14:paraId="5EF0DED3" w14:textId="7A59A08A" w:rsidR="00024C52" w:rsidRPr="00FE74F3" w:rsidRDefault="00024C52" w:rsidP="00024C52">
      <w:pPr>
        <w:rPr>
          <w:b/>
        </w:rPr>
      </w:pPr>
      <w:r w:rsidRPr="00FE74F3">
        <w:rPr>
          <w:b/>
        </w:rPr>
        <w:t>Observation 3. Regarding qualifying RSRP change additionally with a TA threshold:</w:t>
      </w:r>
    </w:p>
    <w:p w14:paraId="5A808A51" w14:textId="77777777" w:rsidR="00024C52" w:rsidRPr="00FE74F3" w:rsidRDefault="00024C52" w:rsidP="00090928">
      <w:pPr>
        <w:pStyle w:val="ListParagraph"/>
        <w:numPr>
          <w:ilvl w:val="0"/>
          <w:numId w:val="9"/>
        </w:numPr>
        <w:rPr>
          <w:b/>
          <w:sz w:val="20"/>
          <w:szCs w:val="20"/>
        </w:rPr>
      </w:pPr>
      <w:r w:rsidRPr="00FE74F3">
        <w:rPr>
          <w:b/>
          <w:sz w:val="20"/>
          <w:szCs w:val="20"/>
        </w:rPr>
        <w:t>FSPL is not necessarily valid to link RSRP change and TA together. A UE can be in deep coverage region (e.g., basement) and experience low RSRP and yet have a small TA.</w:t>
      </w:r>
    </w:p>
    <w:p w14:paraId="5B70BD7A" w14:textId="327B8226" w:rsidR="00024C52" w:rsidRPr="00FE74F3" w:rsidRDefault="00024C52" w:rsidP="00090928">
      <w:pPr>
        <w:pStyle w:val="ListParagraph"/>
        <w:numPr>
          <w:ilvl w:val="0"/>
          <w:numId w:val="10"/>
        </w:numPr>
        <w:rPr>
          <w:b/>
          <w:sz w:val="20"/>
          <w:szCs w:val="20"/>
        </w:rPr>
      </w:pPr>
      <w:r w:rsidRPr="00FE74F3">
        <w:rPr>
          <w:b/>
          <w:sz w:val="20"/>
          <w:szCs w:val="20"/>
        </w:rPr>
        <w:t>A single RSRP and TA threshold is suboptimal. A UE with TA close to zero can experience a much larger RSRP variation compared to another UE with TA near ½ CP window.</w:t>
      </w:r>
    </w:p>
    <w:p w14:paraId="473CBE60" w14:textId="240CBB6E" w:rsidR="00024C52" w:rsidRPr="00FE74F3" w:rsidRDefault="00024C52" w:rsidP="00090928">
      <w:pPr>
        <w:pStyle w:val="ListParagraph"/>
        <w:numPr>
          <w:ilvl w:val="0"/>
          <w:numId w:val="10"/>
        </w:numPr>
        <w:rPr>
          <w:b/>
          <w:sz w:val="20"/>
          <w:szCs w:val="20"/>
        </w:rPr>
      </w:pPr>
      <w:r w:rsidRPr="00FE74F3">
        <w:rPr>
          <w:b/>
          <w:sz w:val="20"/>
          <w:szCs w:val="20"/>
        </w:rPr>
        <w:t xml:space="preserve">RSRP estimation accuracy degrades as SNR degrades. Therefore, even with FSPL assumption, a UE with </w:t>
      </w:r>
      <w:r w:rsidR="00FE74F3" w:rsidRPr="00FE74F3">
        <w:rPr>
          <w:b/>
          <w:sz w:val="20"/>
          <w:szCs w:val="20"/>
        </w:rPr>
        <w:t xml:space="preserve">larger TA value (farther from eNB) should be allowed more margin in RSRP change to account for estimation accuracy compared to another UE in better coverage and smaller TA. </w:t>
      </w:r>
    </w:p>
    <w:p w14:paraId="177F3897" w14:textId="6890E607" w:rsidR="00FE74F3" w:rsidRDefault="00FE74F3" w:rsidP="00FE74F3"/>
    <w:p w14:paraId="2D5D1F96" w14:textId="4B880508" w:rsidR="0010240B" w:rsidRDefault="0010240B" w:rsidP="0010240B">
      <w:r>
        <w:t>We believe the RSRP estimation accuracy, particularly in poor SNR conditions, does not make it a reliable method for validating TA. Even in static channel conditions, successive RSRP estimates can be several dBs off. Furthermore, we believe UE should not be asked to perform additional RSRP measurements compared to existing requirements just for the purpose of supporting TA validation. Particularly in idle mode, additional measurements have adverse impacts on UE power consumption.</w:t>
      </w:r>
    </w:p>
    <w:p w14:paraId="19D577AE" w14:textId="308B9CD8" w:rsidR="0010240B" w:rsidRPr="0010240B" w:rsidRDefault="0010240B" w:rsidP="00FE74F3">
      <w:pPr>
        <w:rPr>
          <w:b/>
        </w:rPr>
      </w:pPr>
      <w:r w:rsidRPr="0082399F">
        <w:rPr>
          <w:b/>
        </w:rPr>
        <w:t>Proposal 2. UE should not be asked to perform additional RSRP measurements compared to existing requirements just for the purpose of supporting TA validation. Particularly in idle mode, additional measurements have adverse impacts on UE power consumption.</w:t>
      </w:r>
    </w:p>
    <w:p w14:paraId="3B4A2BA1" w14:textId="59F77851" w:rsidR="00FE74F3" w:rsidRDefault="0010240B" w:rsidP="00FE74F3">
      <w:r>
        <w:t>If RSRP change is to be used for TA validation despite the above arguments, g</w:t>
      </w:r>
      <w:r w:rsidR="00FE74F3">
        <w:t>iven the above arguments, we believe the network is better positioned to configure a UE with threshold(s) for RSRP change as at the time of configuring TA validation (PUR), it has the knowledge of its TA, coverage, mobility (if any), and other factors that may impact TA validation.</w:t>
      </w:r>
      <w:r w:rsidR="00332F53">
        <w:t xml:space="preserve">  More than one threshold can be signalled to UE to account for changes in coverage in idle mode not known to eNB. In selecting the value of threshold(s), the absolute/relative RSRP accuracy requirements in Section 9.1.21 of 36.133 can be used as guidelines. </w:t>
      </w:r>
    </w:p>
    <w:p w14:paraId="7E20FAC1" w14:textId="079E2361" w:rsidR="00FE74F3" w:rsidRPr="00332F53" w:rsidRDefault="00332F53" w:rsidP="00FE74F3">
      <w:pPr>
        <w:rPr>
          <w:b/>
        </w:rPr>
      </w:pPr>
      <w:r w:rsidRPr="00332F53">
        <w:rPr>
          <w:b/>
        </w:rPr>
        <w:t xml:space="preserve">Proposal </w:t>
      </w:r>
      <w:r w:rsidR="0010240B">
        <w:rPr>
          <w:b/>
        </w:rPr>
        <w:t>3</w:t>
      </w:r>
      <w:r w:rsidRPr="00332F53">
        <w:rPr>
          <w:b/>
        </w:rPr>
        <w:t xml:space="preserve">. Similar to PUR time alignment timer, threshold(s) for RSRP variation should be signalled to UE when UE is configured to use serving cell RSRP change for TA validation. More than one threshold can be </w:t>
      </w:r>
      <w:r w:rsidRPr="00332F53">
        <w:rPr>
          <w:b/>
        </w:rPr>
        <w:lastRenderedPageBreak/>
        <w:t xml:space="preserve">signalled to account for changes in coverage in idle mode not known to eNB. In selecting the value of threshold(s), the absolute/relative RSRP accuracy requirements in Section 9.1.21 of 36.133 can be used as guidelines. </w:t>
      </w:r>
    </w:p>
    <w:p w14:paraId="05109B46" w14:textId="141B6F26" w:rsidR="00F2107A" w:rsidRDefault="0032488E" w:rsidP="005D6C7D">
      <w:pPr>
        <w:pStyle w:val="Heading1"/>
        <w:rPr>
          <w:lang w:val="en-US"/>
        </w:rPr>
      </w:pPr>
      <w:r>
        <w:rPr>
          <w:lang w:val="en-US"/>
        </w:rPr>
        <w:t>Con</w:t>
      </w:r>
      <w:r w:rsidR="00F2107A">
        <w:rPr>
          <w:lang w:val="en-US"/>
        </w:rPr>
        <w:t>clusions</w:t>
      </w:r>
    </w:p>
    <w:p w14:paraId="7B83B521" w14:textId="5D7805FF" w:rsidR="00332F53" w:rsidRPr="00332F53" w:rsidRDefault="00332F53" w:rsidP="00332F53">
      <w:pPr>
        <w:rPr>
          <w:b/>
          <w:lang w:val="en-US"/>
        </w:rPr>
      </w:pPr>
      <w:r w:rsidRPr="00252BD1">
        <w:rPr>
          <w:b/>
          <w:lang w:val="en-US"/>
        </w:rPr>
        <w:t>Observation 1.  If UE is configured with PUR associated with a serving cell and its TA value, then a change in serving cell invalidates that TA.</w:t>
      </w:r>
    </w:p>
    <w:p w14:paraId="197FB500" w14:textId="77777777" w:rsidR="00332F53" w:rsidRPr="006C2FD5" w:rsidRDefault="00332F53" w:rsidP="00332F53">
      <w:pPr>
        <w:spacing w:after="0"/>
        <w:rPr>
          <w:rFonts w:eastAsia="Batang"/>
          <w:b/>
          <w:lang w:val="en-US" w:eastAsia="x-none"/>
        </w:rPr>
      </w:pPr>
      <w:r w:rsidRPr="006C2FD5">
        <w:rPr>
          <w:b/>
          <w:bCs/>
          <w:lang w:val="en-US"/>
        </w:rPr>
        <w:t xml:space="preserve">Observation 2. TA validation configuration can include “PUR Time Alignment Timer” </w:t>
      </w:r>
      <w:r w:rsidRPr="006C2FD5">
        <w:rPr>
          <w:rFonts w:eastAsia="Batang"/>
          <w:b/>
          <w:lang w:val="en-US" w:eastAsia="x-none"/>
        </w:rPr>
        <w:t>where the UE considers the TA as invalid if the (current time – time at last TA update) &gt; the PUR Time Alignment Timer.</w:t>
      </w:r>
    </w:p>
    <w:p w14:paraId="534F736D" w14:textId="77777777" w:rsidR="00332F53" w:rsidRPr="006C2FD5" w:rsidRDefault="00332F53" w:rsidP="00332F53">
      <w:pPr>
        <w:spacing w:after="0"/>
        <w:rPr>
          <w:rFonts w:eastAsia="Batang"/>
          <w:b/>
          <w:lang w:val="en-US" w:eastAsia="x-none"/>
        </w:rPr>
      </w:pPr>
    </w:p>
    <w:p w14:paraId="2A0BFFCE" w14:textId="77777777" w:rsidR="00332F53" w:rsidRPr="006C2FD5" w:rsidRDefault="00332F53" w:rsidP="00332F53">
      <w:pPr>
        <w:rPr>
          <w:b/>
          <w:bCs/>
          <w:lang w:val="en-US"/>
        </w:rPr>
      </w:pPr>
      <w:r w:rsidRPr="006C2FD5">
        <w:rPr>
          <w:rFonts w:eastAsia="Batang"/>
          <w:b/>
          <w:lang w:val="en-US" w:eastAsia="x-none"/>
        </w:rPr>
        <w:t xml:space="preserve">Proposal </w:t>
      </w:r>
      <w:r>
        <w:rPr>
          <w:rFonts w:eastAsia="Batang"/>
          <w:b/>
          <w:lang w:val="en-US" w:eastAsia="x-none"/>
        </w:rPr>
        <w:t>1</w:t>
      </w:r>
      <w:r w:rsidRPr="006C2FD5">
        <w:rPr>
          <w:rFonts w:eastAsia="Batang"/>
          <w:b/>
          <w:lang w:val="en-US" w:eastAsia="x-none"/>
        </w:rPr>
        <w:t xml:space="preserve">. RAN4 need not define a threshold for the </w:t>
      </w:r>
      <w:r w:rsidR="00C24913" w:rsidRPr="00C24913">
        <w:rPr>
          <w:b/>
          <w:bCs/>
          <w:lang w:val="en-US"/>
        </w:rPr>
        <w:t>time period during which TA is considered as valid</w:t>
      </w:r>
      <w:r w:rsidRPr="006C2FD5">
        <w:rPr>
          <w:b/>
          <w:bCs/>
          <w:lang w:val="en-US"/>
        </w:rPr>
        <w:t xml:space="preserve"> as this threshold will be configured by network and signaled to UE. </w:t>
      </w:r>
    </w:p>
    <w:p w14:paraId="4DD5ADF7" w14:textId="77777777" w:rsidR="00332F53" w:rsidRPr="00332F53" w:rsidRDefault="00332F53" w:rsidP="00332F53">
      <w:pPr>
        <w:rPr>
          <w:lang w:val="en-US"/>
        </w:rPr>
      </w:pPr>
    </w:p>
    <w:p w14:paraId="5AC6F0EB" w14:textId="77777777" w:rsidR="00332F53" w:rsidRPr="00FE74F3" w:rsidRDefault="00332F53" w:rsidP="00332F53">
      <w:pPr>
        <w:rPr>
          <w:b/>
        </w:rPr>
      </w:pPr>
      <w:r w:rsidRPr="00FE74F3">
        <w:rPr>
          <w:b/>
        </w:rPr>
        <w:t>Observation 3. Regarding qualifying RSRP change additionally with a TA threshold:</w:t>
      </w:r>
    </w:p>
    <w:p w14:paraId="1D153B5E" w14:textId="77777777" w:rsidR="00332F53" w:rsidRPr="00FE74F3" w:rsidRDefault="00332F53" w:rsidP="00090928">
      <w:pPr>
        <w:pStyle w:val="ListParagraph"/>
        <w:numPr>
          <w:ilvl w:val="0"/>
          <w:numId w:val="9"/>
        </w:numPr>
        <w:rPr>
          <w:b/>
          <w:sz w:val="20"/>
          <w:szCs w:val="20"/>
        </w:rPr>
      </w:pPr>
      <w:r w:rsidRPr="00FE74F3">
        <w:rPr>
          <w:b/>
          <w:sz w:val="20"/>
          <w:szCs w:val="20"/>
        </w:rPr>
        <w:t>FSPL is not necessarily valid to link RSRP change and TA together. A UE can be in deep coverage region (e.g., basement) and experience low RSRP and yet have a small TA.</w:t>
      </w:r>
    </w:p>
    <w:p w14:paraId="52935060" w14:textId="77777777" w:rsidR="00332F53" w:rsidRPr="00FE74F3" w:rsidRDefault="00332F53" w:rsidP="00090928">
      <w:pPr>
        <w:pStyle w:val="ListParagraph"/>
        <w:numPr>
          <w:ilvl w:val="0"/>
          <w:numId w:val="10"/>
        </w:numPr>
        <w:rPr>
          <w:b/>
          <w:sz w:val="20"/>
          <w:szCs w:val="20"/>
        </w:rPr>
      </w:pPr>
      <w:r w:rsidRPr="00FE74F3">
        <w:rPr>
          <w:b/>
          <w:sz w:val="20"/>
          <w:szCs w:val="20"/>
        </w:rPr>
        <w:t>A single RSRP and TA threshold is suboptimal. A UE with TA close to zero can experience a much larger RSRP variation compared to another UE with TA near ½ CP window.</w:t>
      </w:r>
    </w:p>
    <w:p w14:paraId="787F5ACC" w14:textId="77777777" w:rsidR="00332F53" w:rsidRPr="00FE74F3" w:rsidRDefault="00332F53" w:rsidP="00090928">
      <w:pPr>
        <w:pStyle w:val="ListParagraph"/>
        <w:numPr>
          <w:ilvl w:val="0"/>
          <w:numId w:val="10"/>
        </w:numPr>
        <w:rPr>
          <w:b/>
          <w:sz w:val="20"/>
          <w:szCs w:val="20"/>
        </w:rPr>
      </w:pPr>
      <w:r w:rsidRPr="00FE74F3">
        <w:rPr>
          <w:b/>
          <w:sz w:val="20"/>
          <w:szCs w:val="20"/>
        </w:rPr>
        <w:t xml:space="preserve">RSRP estimation accuracy degrades as SNR degrades. Therefore, even with FSPL assumption, a UE with larger TA value (farther from eNB) should be allowed more margin in RSRP change to account for estimation accuracy compared to another UE in better coverage and smaller TA. </w:t>
      </w:r>
    </w:p>
    <w:p w14:paraId="48CB41D7" w14:textId="0E5B8738" w:rsidR="00332F53" w:rsidRDefault="00332F53" w:rsidP="00332F53"/>
    <w:p w14:paraId="685F14F5" w14:textId="690767FB" w:rsidR="0010240B" w:rsidRPr="0010240B" w:rsidRDefault="0010240B" w:rsidP="00332F53">
      <w:pPr>
        <w:rPr>
          <w:b/>
        </w:rPr>
      </w:pPr>
      <w:r w:rsidRPr="0082399F">
        <w:rPr>
          <w:b/>
        </w:rPr>
        <w:t>Proposal 2. UE should not be asked to perform additional RSRP measurements compared to existing requirements just for the purpose of supporting TA validation. Particularly in idle mode, additional measurements have adverse impacts on UE power consumption.</w:t>
      </w:r>
    </w:p>
    <w:p w14:paraId="5F7E5909" w14:textId="77777777" w:rsidR="00332F53" w:rsidRPr="00332F53" w:rsidRDefault="00332F53" w:rsidP="00332F53">
      <w:pPr>
        <w:rPr>
          <w:b/>
        </w:rPr>
      </w:pPr>
      <w:r w:rsidRPr="00332F53">
        <w:rPr>
          <w:b/>
        </w:rPr>
        <w:t xml:space="preserve">Proposal 2. Similar to PUR time alignment timer, threshold(s) for RSRP variation should be signalled to UE when UE is configured to use serving cell RSRP change for TA validation. More than one threshold can be signalled to account for changes in coverage in idle mode not known to eNB. In selecting the value of threshold(s), the absolute/relative RSRP accuracy requirements in Section 9.1.21 of 36.133 can be used as guidelines. </w:t>
      </w:r>
    </w:p>
    <w:p w14:paraId="5375FED0" w14:textId="77777777" w:rsidR="00C51EC1" w:rsidRPr="00C51EC1" w:rsidRDefault="00C51EC1" w:rsidP="00C51EC1">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F68B614" w14:textId="2A9A10FF" w:rsidR="00353542" w:rsidRDefault="00690DA5" w:rsidP="00C51EC1">
      <w:r>
        <w:rPr>
          <w:lang w:val="en-US"/>
        </w:rPr>
        <w:t>[</w:t>
      </w:r>
      <w:r w:rsidR="00AD782A">
        <w:rPr>
          <w:lang w:val="en-US"/>
        </w:rPr>
        <w:t>1</w:t>
      </w:r>
      <w:r w:rsidR="007820D6">
        <w:rPr>
          <w:lang w:val="en-US"/>
        </w:rPr>
        <w:t>]</w:t>
      </w:r>
      <w:r w:rsidR="00FC580D">
        <w:t xml:space="preserve"> </w:t>
      </w:r>
      <w:r w:rsidR="00131E99">
        <w:t>R4-1902552</w:t>
      </w:r>
    </w:p>
    <w:p w14:paraId="738AD65C" w14:textId="5ECDBC7A" w:rsidR="00252BD1" w:rsidRDefault="00252BD1" w:rsidP="00C51EC1">
      <w:r>
        <w:t>[2] R1-1903248</w:t>
      </w:r>
    </w:p>
    <w:p w14:paraId="15C48504" w14:textId="048FFA51" w:rsidR="00252BD1" w:rsidRDefault="00252BD1" w:rsidP="00C51EC1">
      <w:r>
        <w:t>[3] R1-1903293</w:t>
      </w:r>
    </w:p>
    <w:p w14:paraId="2282B69E" w14:textId="45119EBA" w:rsidR="004A0EB6" w:rsidRDefault="004A0EB6" w:rsidP="00C51EC1">
      <w:r>
        <w:t>[4] R4-1901580</w:t>
      </w:r>
    </w:p>
    <w:p w14:paraId="42C8D945" w14:textId="5F48DC8D" w:rsidR="00527277" w:rsidRDefault="00527277" w:rsidP="00797CE5"/>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DF761" w14:textId="77777777" w:rsidR="001252C8" w:rsidRDefault="001252C8">
      <w:r>
        <w:separator/>
      </w:r>
    </w:p>
  </w:endnote>
  <w:endnote w:type="continuationSeparator" w:id="0">
    <w:p w14:paraId="4F1DB1A7" w14:textId="77777777" w:rsidR="001252C8" w:rsidRDefault="0012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A1926" w14:textId="77777777" w:rsidR="001252C8" w:rsidRDefault="001252C8">
      <w:r>
        <w:separator/>
      </w:r>
    </w:p>
  </w:footnote>
  <w:footnote w:type="continuationSeparator" w:id="0">
    <w:p w14:paraId="245609E1" w14:textId="77777777" w:rsidR="001252C8" w:rsidRDefault="00125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9"/>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
  </w:num>
  <w:num w:numId="8">
    <w:abstractNumId w:val="3"/>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714"/>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2C8"/>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262"/>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44164-E768-4FE2-9412-158D0FBC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182</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11</cp:revision>
  <cp:lastPrinted>2009-04-22T21:01:00Z</cp:lastPrinted>
  <dcterms:created xsi:type="dcterms:W3CDTF">2019-03-19T03:55:00Z</dcterms:created>
  <dcterms:modified xsi:type="dcterms:W3CDTF">2019-03-31T23:52:00Z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